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Pr="00A545CF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Pr="00A545CF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Term:</w:t>
      </w:r>
      <w:r w:rsidRPr="00A545CF">
        <w:rPr>
          <w:rFonts w:ascii="Times New Roman" w:hAnsi="Times New Roman" w:cs="Times New Roman"/>
          <w:sz w:val="28"/>
          <w:szCs w:val="28"/>
        </w:rPr>
        <w:tab/>
      </w:r>
      <w:r w:rsidRPr="00A545CF">
        <w:rPr>
          <w:rFonts w:ascii="Times New Roman" w:hAnsi="Times New Roman" w:cs="Times New Roman"/>
          <w:sz w:val="28"/>
          <w:szCs w:val="28"/>
        </w:rPr>
        <w:tab/>
      </w:r>
      <w:r w:rsidRPr="00A545CF">
        <w:rPr>
          <w:rFonts w:ascii="Times New Roman" w:hAnsi="Times New Roman" w:cs="Times New Roman"/>
          <w:sz w:val="28"/>
          <w:szCs w:val="28"/>
        </w:rPr>
        <w:tab/>
      </w:r>
      <w:r w:rsidR="007D08CF">
        <w:rPr>
          <w:rFonts w:ascii="Times New Roman" w:hAnsi="Times New Roman" w:cs="Times New Roman"/>
          <w:sz w:val="28"/>
          <w:szCs w:val="28"/>
        </w:rPr>
        <w:t>MOD 2</w:t>
      </w:r>
      <w:r w:rsidR="00CF0A88">
        <w:rPr>
          <w:rFonts w:ascii="Times New Roman" w:hAnsi="Times New Roman" w:cs="Times New Roman"/>
          <w:sz w:val="28"/>
          <w:szCs w:val="28"/>
        </w:rPr>
        <w:t>, 2018</w:t>
      </w:r>
    </w:p>
    <w:p w:rsidR="005C3B34" w:rsidRPr="00A545CF" w:rsidRDefault="001114D4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Date revised:</w:t>
      </w:r>
      <w:r>
        <w:rPr>
          <w:rFonts w:ascii="Times New Roman" w:hAnsi="Times New Roman" w:cs="Times New Roman"/>
          <w:sz w:val="28"/>
          <w:szCs w:val="28"/>
        </w:rPr>
        <w:tab/>
      </w:r>
      <w:r w:rsidR="007D08CF">
        <w:rPr>
          <w:rFonts w:ascii="Times New Roman" w:hAnsi="Times New Roman" w:cs="Times New Roman"/>
          <w:sz w:val="28"/>
          <w:szCs w:val="28"/>
        </w:rPr>
        <w:t>10/15/18</w:t>
      </w:r>
    </w:p>
    <w:p w:rsidR="009F1E6C" w:rsidRDefault="009D5420" w:rsidP="009F1E6C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Course:</w:t>
      </w:r>
      <w:r w:rsidRPr="00A545CF">
        <w:rPr>
          <w:rFonts w:ascii="Times New Roman" w:hAnsi="Times New Roman" w:cs="Times New Roman"/>
          <w:sz w:val="28"/>
          <w:szCs w:val="28"/>
        </w:rPr>
        <w:tab/>
      </w:r>
      <w:r w:rsidR="00200435" w:rsidRPr="00A545CF">
        <w:rPr>
          <w:rFonts w:ascii="Times New Roman" w:hAnsi="Times New Roman" w:cs="Times New Roman"/>
          <w:sz w:val="28"/>
          <w:szCs w:val="28"/>
        </w:rPr>
        <w:t>WL141 Blueprint Reading and Drafting for Welders</w:t>
      </w:r>
    </w:p>
    <w:p w:rsidR="00A51D62" w:rsidRPr="00A545CF" w:rsidRDefault="00A51D62" w:rsidP="00A51D62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 Length:</w:t>
      </w:r>
      <w:r>
        <w:rPr>
          <w:rFonts w:ascii="Times New Roman" w:hAnsi="Times New Roman" w:cs="Times New Roman"/>
          <w:sz w:val="28"/>
          <w:szCs w:val="28"/>
        </w:rPr>
        <w:tab/>
        <w:t>8 Weeks</w:t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Credit Hours:</w:t>
      </w:r>
      <w:r w:rsidRPr="00A545CF">
        <w:rPr>
          <w:rFonts w:ascii="Times New Roman" w:hAnsi="Times New Roman" w:cs="Times New Roman"/>
          <w:sz w:val="28"/>
          <w:szCs w:val="28"/>
        </w:rPr>
        <w:tab/>
      </w:r>
      <w:r w:rsidR="00200435" w:rsidRPr="00A545CF">
        <w:rPr>
          <w:rFonts w:ascii="Times New Roman" w:hAnsi="Times New Roman" w:cs="Times New Roman"/>
          <w:sz w:val="28"/>
          <w:szCs w:val="28"/>
        </w:rPr>
        <w:t>3 Credit Hours</w:t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Prerequisite:</w:t>
      </w:r>
      <w:r w:rsidRPr="00A545CF">
        <w:rPr>
          <w:rFonts w:ascii="Times New Roman" w:hAnsi="Times New Roman" w:cs="Times New Roman"/>
          <w:sz w:val="28"/>
          <w:szCs w:val="28"/>
        </w:rPr>
        <w:tab/>
      </w:r>
      <w:r w:rsidR="00200435" w:rsidRPr="00A545CF">
        <w:rPr>
          <w:rFonts w:ascii="Times New Roman" w:hAnsi="Times New Roman" w:cs="Times New Roman"/>
          <w:sz w:val="28"/>
          <w:szCs w:val="28"/>
        </w:rPr>
        <w:t>None</w:t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Professor:</w:t>
      </w:r>
      <w:r w:rsidRPr="00A545CF">
        <w:rPr>
          <w:rFonts w:ascii="Times New Roman" w:hAnsi="Times New Roman" w:cs="Times New Roman"/>
          <w:sz w:val="28"/>
          <w:szCs w:val="28"/>
        </w:rPr>
        <w:tab/>
      </w:r>
      <w:r w:rsidR="006B0E7B">
        <w:rPr>
          <w:rFonts w:ascii="Times New Roman" w:hAnsi="Times New Roman" w:cs="Times New Roman"/>
          <w:sz w:val="28"/>
          <w:szCs w:val="28"/>
        </w:rPr>
        <w:t>Mike Collins</w:t>
      </w:r>
      <w:r w:rsidR="008E2D06">
        <w:rPr>
          <w:rFonts w:ascii="Times New Roman" w:hAnsi="Times New Roman" w:cs="Times New Roman"/>
          <w:sz w:val="28"/>
          <w:szCs w:val="28"/>
        </w:rPr>
        <w:t>/Jesse Crosby</w:t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Telephone:</w:t>
      </w:r>
      <w:r w:rsidRPr="00A545CF"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Email:</w:t>
      </w:r>
      <w:r w:rsidRPr="00A545CF">
        <w:rPr>
          <w:rFonts w:ascii="Times New Roman" w:hAnsi="Times New Roman" w:cs="Times New Roman"/>
          <w:sz w:val="28"/>
          <w:szCs w:val="28"/>
        </w:rPr>
        <w:tab/>
      </w:r>
      <w:hyperlink r:id="rId5" w:history="1">
        <w:r w:rsidR="008E2D06" w:rsidRPr="00034EBD">
          <w:rPr>
            <w:rStyle w:val="Hyperlink"/>
            <w:rFonts w:ascii="Times New Roman" w:hAnsi="Times New Roman" w:cs="Times New Roman"/>
            <w:sz w:val="28"/>
            <w:szCs w:val="28"/>
          </w:rPr>
          <w:t>Mcollins@bealcollege.edu</w:t>
        </w:r>
      </w:hyperlink>
      <w:r w:rsidR="008E2D06">
        <w:rPr>
          <w:rFonts w:ascii="Times New Roman" w:hAnsi="Times New Roman" w:cs="Times New Roman"/>
          <w:sz w:val="28"/>
          <w:szCs w:val="28"/>
        </w:rPr>
        <w:t xml:space="preserve"> Jcrosby@bealcollege.edu</w:t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 xml:space="preserve">Class </w:t>
      </w:r>
      <w:r w:rsidR="00811199">
        <w:rPr>
          <w:rFonts w:ascii="Times New Roman" w:hAnsi="Times New Roman" w:cs="Times New Roman"/>
          <w:sz w:val="28"/>
          <w:szCs w:val="28"/>
        </w:rPr>
        <w:t>Day/</w:t>
      </w:r>
      <w:r w:rsidR="00CF0A88">
        <w:rPr>
          <w:rFonts w:ascii="Times New Roman" w:hAnsi="Times New Roman" w:cs="Times New Roman"/>
          <w:sz w:val="28"/>
          <w:szCs w:val="28"/>
        </w:rPr>
        <w:t xml:space="preserve">Time:    </w:t>
      </w:r>
      <w:r w:rsidR="007D08CF">
        <w:rPr>
          <w:rFonts w:ascii="Times New Roman" w:hAnsi="Times New Roman" w:cs="Times New Roman"/>
          <w:sz w:val="28"/>
          <w:szCs w:val="28"/>
        </w:rPr>
        <w:t>Tuesday Thursday 6:00pm-9:30pm</w:t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Office Hours:</w:t>
      </w:r>
      <w:r w:rsidRPr="00A545CF"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Textbook:</w:t>
      </w:r>
      <w:r w:rsidR="00690B70">
        <w:rPr>
          <w:rFonts w:ascii="Times New Roman" w:hAnsi="Times New Roman" w:cs="Times New Roman"/>
          <w:sz w:val="28"/>
          <w:szCs w:val="28"/>
        </w:rPr>
        <w:tab/>
      </w:r>
      <w:r w:rsidR="00690B70" w:rsidRPr="00690B70">
        <w:rPr>
          <w:rFonts w:ascii="Times New Roman" w:hAnsi="Times New Roman" w:cs="Times New Roman"/>
          <w:sz w:val="28"/>
          <w:szCs w:val="28"/>
        </w:rPr>
        <w:t xml:space="preserve">Bennett, A.E. </w:t>
      </w:r>
      <w:r w:rsidR="00690B70" w:rsidRPr="00690B70">
        <w:rPr>
          <w:rFonts w:ascii="Times New Roman" w:hAnsi="Times New Roman" w:cs="Times New Roman"/>
          <w:i/>
          <w:sz w:val="28"/>
          <w:szCs w:val="28"/>
        </w:rPr>
        <w:t>Blueprint Reading for Welders</w:t>
      </w:r>
      <w:r w:rsidR="00690B70">
        <w:rPr>
          <w:rFonts w:ascii="Times New Roman" w:hAnsi="Times New Roman" w:cs="Times New Roman"/>
          <w:sz w:val="28"/>
          <w:szCs w:val="28"/>
        </w:rPr>
        <w:t xml:space="preserve">, </w:t>
      </w:r>
      <w:r w:rsidR="00651037">
        <w:rPr>
          <w:rFonts w:ascii="Times New Roman" w:hAnsi="Times New Roman" w:cs="Times New Roman"/>
          <w:sz w:val="28"/>
          <w:szCs w:val="28"/>
        </w:rPr>
        <w:t>9</w:t>
      </w:r>
      <w:r w:rsidR="00690B70" w:rsidRPr="00690B70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690B70" w:rsidRPr="00690B70">
        <w:rPr>
          <w:rFonts w:ascii="Times New Roman" w:hAnsi="Times New Roman" w:cs="Times New Roman"/>
          <w:sz w:val="28"/>
          <w:szCs w:val="28"/>
        </w:rPr>
        <w:t xml:space="preserve"> Edition. ISBN: </w:t>
      </w:r>
      <w:r w:rsidR="00690B70" w:rsidRPr="00690B70">
        <w:rPr>
          <w:rFonts w:ascii="Times New Roman" w:hAnsi="Times New Roman" w:cs="Times New Roman"/>
          <w:sz w:val="28"/>
          <w:szCs w:val="28"/>
          <w:lang w:val="en"/>
        </w:rPr>
        <w:t>9781428335288</w:t>
      </w:r>
      <w:r w:rsidRPr="00A545CF">
        <w:rPr>
          <w:rFonts w:ascii="Times New Roman" w:hAnsi="Times New Roman" w:cs="Times New Roman"/>
          <w:sz w:val="28"/>
          <w:szCs w:val="28"/>
        </w:rPr>
        <w:tab/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</w:p>
    <w:p w:rsidR="009D5420" w:rsidRPr="00A545CF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b/>
          <w:sz w:val="28"/>
          <w:szCs w:val="28"/>
        </w:rPr>
        <w:t>Course Description:</w:t>
      </w:r>
      <w:r w:rsidR="00A545CF" w:rsidRPr="00A545C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545CF" w:rsidRPr="00A545CF">
        <w:rPr>
          <w:rFonts w:ascii="Times New Roman" w:hAnsi="Times New Roman" w:cs="Times New Roman"/>
          <w:color w:val="000000"/>
          <w:sz w:val="28"/>
          <w:szCs w:val="28"/>
        </w:rPr>
        <w:t>Blueprint Reading and Drafting for Fitters and Welders teaches the meanings of views, lines, sizes, dimensions, and welding terms; emphasizes welding symbols and blueprint reading; and develops basic drawing skills by means of practice with these symbols and with basic orthographic projection exercises.</w:t>
      </w:r>
      <w:r w:rsidRPr="00A545C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D5420" w:rsidRPr="00A545CF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51D62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A545CF">
        <w:rPr>
          <w:rFonts w:ascii="Times New Roman" w:hAnsi="Times New Roman" w:cs="Times New Roman"/>
          <w:b/>
          <w:color w:val="231F20"/>
          <w:sz w:val="28"/>
          <w:szCs w:val="28"/>
        </w:rPr>
        <w:t>Course Objectives:</w:t>
      </w:r>
      <w:r w:rsidR="00A545C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  <w:r w:rsidR="00A545CF">
        <w:rPr>
          <w:rFonts w:ascii="Times New Roman" w:hAnsi="Times New Roman" w:cs="Times New Roman"/>
          <w:color w:val="231F20"/>
          <w:sz w:val="28"/>
          <w:szCs w:val="28"/>
        </w:rPr>
        <w:t>Define terms and abbreviations; and identify and explain object views, lines, and dimensions.  Identify, explain and interpret weld symbols; identify structural shapes; demonstrate the proper use of measuring devices; read and interpret blueprints; read welding detail drawings; and calculate dimensions and material.</w:t>
      </w:r>
      <w:r w:rsidRPr="00A545C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A51D62" w:rsidRDefault="00A51D62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9D5420" w:rsidRDefault="00A51D62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 w:rsidRPr="00A51D62"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</w:t>
      </w:r>
      <w:r>
        <w:rPr>
          <w:rFonts w:ascii="Times New Roman" w:hAnsi="Times New Roman" w:cs="Times New Roman"/>
          <w:color w:val="231F20"/>
          <w:sz w:val="28"/>
          <w:szCs w:val="28"/>
        </w:rPr>
        <w:t>cises, demonstrations and lectur</w:t>
      </w:r>
      <w:r w:rsidRPr="00A51D62">
        <w:rPr>
          <w:rFonts w:ascii="Times New Roman" w:hAnsi="Times New Roman" w:cs="Times New Roman"/>
          <w:color w:val="231F20"/>
          <w:sz w:val="28"/>
          <w:szCs w:val="28"/>
        </w:rPr>
        <w:t>es.</w:t>
      </w:r>
      <w:r w:rsidR="009D5420" w:rsidRPr="00A545C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A51D62" w:rsidRDefault="00A51D62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A51D62" w:rsidRDefault="00A51D62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A51D62" w:rsidRDefault="00A51D62" w:rsidP="00A51D6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A51D62" w:rsidRDefault="00A51D62" w:rsidP="00A51D6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A51D62" w:rsidRDefault="00A51D62" w:rsidP="00A51D6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A51D62" w:rsidRDefault="00A51D62" w:rsidP="00A51D6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A51D62" w:rsidRDefault="00A51D62" w:rsidP="00A51D6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A51D62" w:rsidRDefault="00A51D62" w:rsidP="00A51D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E7B" w:rsidRDefault="006B0E7B" w:rsidP="006B0E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All work is due on the date noted on the course outline.  Work not received during class on the date due will not be accepted. </w:t>
      </w:r>
    </w:p>
    <w:p w:rsidR="006B0E7B" w:rsidRDefault="006B0E7B" w:rsidP="006B0E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6B0E7B" w:rsidRDefault="006B0E7B" w:rsidP="006B0E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6B0E7B" w:rsidRPr="0024535F" w:rsidRDefault="006B0E7B" w:rsidP="006B0E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4F1D7B" w:rsidRDefault="004F1D7B" w:rsidP="004F1D7B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F1D7B" w:rsidRPr="00A545CF" w:rsidRDefault="004F1D7B" w:rsidP="004F1D7B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A545CF"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4F1D7B" w:rsidRPr="00A545CF" w:rsidRDefault="004F1D7B" w:rsidP="004F1D7B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F1D7B" w:rsidRDefault="004F1D7B" w:rsidP="004F1D7B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Welding Proficiency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4F1D7B" w:rsidRDefault="004F1D7B" w:rsidP="004F1D7B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Homework Assignments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4F1D7B" w:rsidRDefault="004F1D7B" w:rsidP="004F1D7B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Midterm and Final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4F1D7B" w:rsidRPr="00A545CF" w:rsidRDefault="004F1D7B" w:rsidP="004F1D7B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A545CF">
        <w:rPr>
          <w:rFonts w:ascii="Times New Roman" w:hAnsi="Times New Roman" w:cs="Times New Roman"/>
          <w:b/>
          <w:sz w:val="28"/>
          <w:szCs w:val="28"/>
        </w:rPr>
        <w:t>Class parti</w:t>
      </w:r>
      <w:r>
        <w:rPr>
          <w:rFonts w:ascii="Times New Roman" w:hAnsi="Times New Roman" w:cs="Times New Roman"/>
          <w:b/>
          <w:sz w:val="28"/>
          <w:szCs w:val="28"/>
        </w:rPr>
        <w:t>cipation and Professionalism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</w:t>
      </w:r>
      <w:r w:rsidRPr="00A545CF">
        <w:rPr>
          <w:rFonts w:ascii="Times New Roman" w:hAnsi="Times New Roman" w:cs="Times New Roman"/>
          <w:b/>
          <w:sz w:val="28"/>
          <w:szCs w:val="28"/>
        </w:rPr>
        <w:t>%</w:t>
      </w:r>
    </w:p>
    <w:p w:rsidR="004F1D7B" w:rsidRPr="00A545CF" w:rsidRDefault="004F1D7B" w:rsidP="004F1D7B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4F1D7B" w:rsidRPr="00A545CF" w:rsidRDefault="004F1D7B" w:rsidP="004F1D7B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A545CF">
        <w:rPr>
          <w:rFonts w:ascii="Times New Roman" w:hAnsi="Times New Roman" w:cs="Times New Roman"/>
          <w:b/>
          <w:sz w:val="28"/>
          <w:szCs w:val="28"/>
        </w:rPr>
        <w:t>Total</w:t>
      </w:r>
      <w:r w:rsidRPr="00A545CF">
        <w:rPr>
          <w:rFonts w:ascii="Times New Roman" w:hAnsi="Times New Roman" w:cs="Times New Roman"/>
          <w:b/>
          <w:sz w:val="28"/>
          <w:szCs w:val="28"/>
        </w:rPr>
        <w:tab/>
      </w:r>
      <w:r w:rsidRPr="00A545CF">
        <w:rPr>
          <w:rFonts w:ascii="Times New Roman" w:hAnsi="Times New Roman" w:cs="Times New Roman"/>
          <w:b/>
          <w:sz w:val="28"/>
          <w:szCs w:val="28"/>
        </w:rPr>
        <w:tab/>
      </w:r>
      <w:r w:rsidRPr="00A545CF">
        <w:rPr>
          <w:rFonts w:ascii="Times New Roman" w:hAnsi="Times New Roman" w:cs="Times New Roman"/>
          <w:b/>
          <w:sz w:val="28"/>
          <w:szCs w:val="28"/>
        </w:rPr>
        <w:tab/>
      </w:r>
      <w:r w:rsidRPr="00A545CF">
        <w:rPr>
          <w:rFonts w:ascii="Times New Roman" w:hAnsi="Times New Roman" w:cs="Times New Roman"/>
          <w:b/>
          <w:sz w:val="28"/>
          <w:szCs w:val="28"/>
        </w:rPr>
        <w:tab/>
      </w:r>
      <w:r w:rsidRPr="00A545CF">
        <w:rPr>
          <w:rFonts w:ascii="Times New Roman" w:hAnsi="Times New Roman" w:cs="Times New Roman"/>
          <w:b/>
          <w:sz w:val="28"/>
          <w:szCs w:val="28"/>
        </w:rPr>
        <w:tab/>
      </w:r>
      <w:r w:rsidRPr="00A545CF">
        <w:rPr>
          <w:rFonts w:ascii="Times New Roman" w:hAnsi="Times New Roman" w:cs="Times New Roman"/>
          <w:b/>
          <w:sz w:val="28"/>
          <w:szCs w:val="28"/>
        </w:rPr>
        <w:tab/>
      </w:r>
      <w:r w:rsidRPr="00A545CF">
        <w:rPr>
          <w:rFonts w:ascii="Times New Roman" w:hAnsi="Times New Roman" w:cs="Times New Roman"/>
          <w:b/>
          <w:sz w:val="28"/>
          <w:szCs w:val="28"/>
        </w:rPr>
        <w:tab/>
      </w:r>
      <w:r w:rsidRPr="00A545CF"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4F1D7B" w:rsidRPr="00A545CF" w:rsidRDefault="004F1D7B" w:rsidP="004F1D7B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F1D7B" w:rsidRPr="00A545CF" w:rsidRDefault="004F1D7B" w:rsidP="004F1D7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b/>
          <w:sz w:val="28"/>
          <w:szCs w:val="28"/>
        </w:rPr>
        <w:t>Class Professionalism:</w:t>
      </w:r>
      <w:r>
        <w:rPr>
          <w:rFonts w:ascii="Times New Roman" w:hAnsi="Times New Roman" w:cs="Times New Roman"/>
          <w:sz w:val="28"/>
          <w:szCs w:val="28"/>
        </w:rPr>
        <w:t xml:space="preserve">  The percentage of credit (25</w:t>
      </w:r>
      <w:r w:rsidRPr="00A545CF">
        <w:rPr>
          <w:rFonts w:ascii="Times New Roman" w:hAnsi="Times New Roman" w:cs="Times New Roman"/>
          <w:sz w:val="28"/>
          <w:szCs w:val="28"/>
        </w:rPr>
        <w:t>%) is assigned for class participation that is based upon attendance, attention given during class, willingness to participate in class discussions and the completion and submission of class assignments on time.</w:t>
      </w:r>
    </w:p>
    <w:p w:rsidR="004F1D7B" w:rsidRPr="00A545CF" w:rsidRDefault="004F1D7B" w:rsidP="004F1D7B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F1D7B" w:rsidRPr="00A545CF" w:rsidRDefault="004F1D7B" w:rsidP="004F1D7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b/>
          <w:sz w:val="28"/>
          <w:szCs w:val="28"/>
        </w:rPr>
        <w:t>Attendance:</w:t>
      </w:r>
      <w:r w:rsidRPr="00A545CF">
        <w:rPr>
          <w:rFonts w:ascii="Times New Roman" w:hAnsi="Times New Roman" w:cs="Times New Roman"/>
          <w:sz w:val="28"/>
          <w:szCs w:val="28"/>
        </w:rPr>
        <w:t xml:space="preserve">  Be here!!!  It will be much harder for you to complete this course with a satisfactory result if you miss class.  </w:t>
      </w:r>
    </w:p>
    <w:p w:rsidR="009D5420" w:rsidRDefault="009D5420" w:rsidP="006B0E7B">
      <w:pPr>
        <w:rPr>
          <w:rFonts w:ascii="Times New Roman" w:hAnsi="Times New Roman" w:cs="Times New Roman"/>
          <w:sz w:val="28"/>
          <w:szCs w:val="28"/>
        </w:rPr>
      </w:pPr>
    </w:p>
    <w:p w:rsidR="004F1D7B" w:rsidRDefault="004F1D7B" w:rsidP="00B0535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1D7B" w:rsidRDefault="004F1D7B" w:rsidP="00B0535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1D7B" w:rsidRDefault="004F1D7B" w:rsidP="00B0535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1D7B" w:rsidRDefault="004F1D7B" w:rsidP="00B0535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5420" w:rsidRPr="00B0535F" w:rsidRDefault="009D5420" w:rsidP="00B0535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23DA">
        <w:rPr>
          <w:rFonts w:ascii="Times New Roman" w:hAnsi="Times New Roman" w:cs="Times New Roman"/>
          <w:b/>
          <w:sz w:val="28"/>
          <w:szCs w:val="28"/>
          <w:u w:val="single"/>
        </w:rPr>
        <w:t>Weekly Course Outline:</w:t>
      </w:r>
    </w:p>
    <w:p w:rsidR="00A823DA" w:rsidRPr="00A545CF" w:rsidRDefault="00A823D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70BDE" w:rsidRDefault="009D5420" w:rsidP="00770BD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Week 1:</w:t>
      </w:r>
      <w:r w:rsidR="00770BDE">
        <w:rPr>
          <w:rFonts w:ascii="Times New Roman" w:hAnsi="Times New Roman" w:cs="Times New Roman"/>
          <w:sz w:val="28"/>
          <w:szCs w:val="28"/>
        </w:rPr>
        <w:t xml:space="preserve">  Course </w:t>
      </w:r>
    </w:p>
    <w:p w:rsidR="00770BDE" w:rsidRDefault="00770BDE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770BDE" w:rsidRDefault="00770BDE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Purpose of this course</w:t>
      </w:r>
    </w:p>
    <w:p w:rsidR="00770BDE" w:rsidRDefault="00770BDE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BE7F98" w:rsidRDefault="00770BDE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Required materials, textbook(s), supplies and resources (if applicable)</w:t>
      </w:r>
    </w:p>
    <w:p w:rsidR="00770BDE" w:rsidRDefault="006B0E7B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power point 10,11,12,13</w:t>
      </w:r>
    </w:p>
    <w:p w:rsidR="00770BDE" w:rsidRPr="006B0E7B" w:rsidRDefault="009D5420" w:rsidP="00770BD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6B0E7B">
        <w:rPr>
          <w:rFonts w:ascii="Times New Roman" w:hAnsi="Times New Roman" w:cs="Times New Roman"/>
          <w:sz w:val="28"/>
          <w:szCs w:val="28"/>
        </w:rPr>
        <w:t xml:space="preserve">Week 2: </w:t>
      </w:r>
    </w:p>
    <w:p w:rsidR="00770BDE" w:rsidRPr="006B0E7B" w:rsidRDefault="00770BDE" w:rsidP="00770BD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70BDE" w:rsidRPr="006B0E7B" w:rsidRDefault="006B0E7B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6B0E7B">
        <w:rPr>
          <w:rFonts w:ascii="Times New Roman" w:hAnsi="Times New Roman" w:cs="Times New Roman"/>
          <w:sz w:val="28"/>
          <w:szCs w:val="28"/>
        </w:rPr>
        <w:t>Lecture and Lab: chapters 14 and 15</w:t>
      </w:r>
      <w:r>
        <w:rPr>
          <w:rFonts w:ascii="Times New Roman" w:hAnsi="Times New Roman" w:cs="Times New Roman"/>
          <w:sz w:val="28"/>
          <w:szCs w:val="28"/>
        </w:rPr>
        <w:t xml:space="preserve"> /review for test over chapters 10-15</w:t>
      </w:r>
    </w:p>
    <w:p w:rsidR="00770BDE" w:rsidRPr="00A545CF" w:rsidRDefault="00770BD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A545CF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Week 3:</w:t>
      </w:r>
    </w:p>
    <w:p w:rsidR="004F1D7B" w:rsidRDefault="00A51D62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B0E7B" w:rsidRDefault="006B0E7B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Lecture and Lab: Review HWK </w:t>
      </w:r>
      <w:r w:rsidR="00143294">
        <w:rPr>
          <w:rFonts w:ascii="Times New Roman" w:hAnsi="Times New Roman" w:cs="Times New Roman"/>
          <w:sz w:val="28"/>
          <w:szCs w:val="28"/>
        </w:rPr>
        <w:t>and cover chapters 16-21</w:t>
      </w:r>
    </w:p>
    <w:p w:rsidR="006B0E7B" w:rsidRDefault="006B0E7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A545CF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Week 4: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E7B" w:rsidRDefault="006B0E7B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Review for </w:t>
      </w:r>
      <w:r w:rsidR="00770BDE">
        <w:rPr>
          <w:rFonts w:ascii="Times New Roman" w:hAnsi="Times New Roman" w:cs="Times New Roman"/>
          <w:sz w:val="28"/>
          <w:szCs w:val="28"/>
        </w:rPr>
        <w:t>Midterm Exam</w:t>
      </w:r>
      <w:r>
        <w:rPr>
          <w:rFonts w:ascii="Times New Roman" w:hAnsi="Times New Roman" w:cs="Times New Roman"/>
          <w:sz w:val="28"/>
          <w:szCs w:val="28"/>
        </w:rPr>
        <w:t xml:space="preserve"> covering chapters 10-21</w:t>
      </w:r>
    </w:p>
    <w:p w:rsidR="004F1D7B" w:rsidRDefault="006B0E7B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BDE" w:rsidRDefault="004F1D7B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Administer</w:t>
      </w:r>
      <w:r w:rsidR="006B0E7B">
        <w:rPr>
          <w:rFonts w:ascii="Times New Roman" w:hAnsi="Times New Roman" w:cs="Times New Roman"/>
          <w:sz w:val="28"/>
          <w:szCs w:val="28"/>
        </w:rPr>
        <w:t xml:space="preserve"> mid term exam</w:t>
      </w:r>
    </w:p>
    <w:p w:rsidR="006B0E7B" w:rsidRDefault="00BE7F98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Lecture and Lab:  </w:t>
      </w:r>
    </w:p>
    <w:p w:rsidR="00770BDE" w:rsidRPr="00A545CF" w:rsidRDefault="00770BD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23DA" w:rsidRPr="006B0E7B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Week 5:</w:t>
      </w:r>
    </w:p>
    <w:p w:rsidR="006B0E7B" w:rsidRDefault="00A52273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Lecture and Lab</w:t>
      </w:r>
      <w:r w:rsidR="006B0E7B">
        <w:rPr>
          <w:rFonts w:ascii="Times New Roman" w:hAnsi="Times New Roman" w:cs="Times New Roman"/>
          <w:sz w:val="28"/>
          <w:szCs w:val="28"/>
        </w:rPr>
        <w:t xml:space="preserve">:  Cover units 1+ 2 extensively </w:t>
      </w:r>
    </w:p>
    <w:p w:rsidR="009D5420" w:rsidRPr="00A545CF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Week 6:</w:t>
      </w:r>
    </w:p>
    <w:p w:rsidR="00770BDE" w:rsidRDefault="00143294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Cover chapters 3-4</w:t>
      </w:r>
    </w:p>
    <w:p w:rsidR="00770BDE" w:rsidRPr="005C3B34" w:rsidRDefault="00A52273" w:rsidP="009F1E6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Lecture and Lab:  </w:t>
      </w:r>
      <w:r w:rsidR="006B0E7B">
        <w:rPr>
          <w:rFonts w:ascii="Times New Roman" w:hAnsi="Times New Roman" w:cs="Times New Roman"/>
          <w:sz w:val="28"/>
          <w:szCs w:val="28"/>
        </w:rPr>
        <w:t xml:space="preserve">go over student drawings re explain left and right views have them redraw any improperly drawn drawings. Also cover scaled drawings </w:t>
      </w:r>
    </w:p>
    <w:p w:rsidR="009D5420" w:rsidRPr="00A545CF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Week 7:</w:t>
      </w:r>
    </w:p>
    <w:p w:rsidR="00770BDE" w:rsidRDefault="00A52273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Lecture and Lab: </w:t>
      </w:r>
      <w:r w:rsidR="006B0E7B">
        <w:rPr>
          <w:rFonts w:ascii="Times New Roman" w:hAnsi="Times New Roman" w:cs="Times New Roman"/>
          <w:sz w:val="28"/>
          <w:szCs w:val="28"/>
        </w:rPr>
        <w:t xml:space="preserve">cover units 5 ABC and 6 AB </w:t>
      </w:r>
    </w:p>
    <w:p w:rsidR="00A52273" w:rsidRPr="00A545CF" w:rsidRDefault="00A52273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A545CF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4F1D7B" w:rsidRDefault="004F1D7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Week 8:</w:t>
      </w:r>
    </w:p>
    <w:p w:rsidR="004F1D7B" w:rsidRDefault="00143294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Review for final exam </w:t>
      </w:r>
    </w:p>
    <w:p w:rsidR="00770BDE" w:rsidRPr="00A545CF" w:rsidRDefault="00770BDE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Final Exam</w:t>
      </w:r>
    </w:p>
    <w:p w:rsidR="009D5420" w:rsidRPr="00A545CF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70A6F" w:rsidRDefault="00A70A6F" w:rsidP="00A70A6F">
      <w:pPr>
        <w:jc w:val="center"/>
        <w:rPr>
          <w:b/>
          <w:sz w:val="36"/>
          <w:szCs w:val="36"/>
          <w:u w:val="single"/>
        </w:rPr>
      </w:pPr>
    </w:p>
    <w:p w:rsidR="00A70A6F" w:rsidRDefault="00A70A6F" w:rsidP="00A70A6F">
      <w:pPr>
        <w:jc w:val="center"/>
        <w:rPr>
          <w:b/>
          <w:sz w:val="36"/>
          <w:szCs w:val="36"/>
          <w:u w:val="single"/>
        </w:rPr>
      </w:pPr>
    </w:p>
    <w:p w:rsidR="00A70A6F" w:rsidRPr="00DA3E4F" w:rsidRDefault="00A70A6F" w:rsidP="00A70A6F">
      <w:pPr>
        <w:jc w:val="center"/>
        <w:rPr>
          <w:b/>
          <w:sz w:val="36"/>
          <w:szCs w:val="36"/>
          <w:u w:val="single"/>
        </w:rPr>
      </w:pPr>
      <w:r w:rsidRPr="00DA3E4F">
        <w:rPr>
          <w:b/>
          <w:sz w:val="36"/>
          <w:szCs w:val="36"/>
          <w:u w:val="single"/>
        </w:rPr>
        <w:t>Assignments</w:t>
      </w:r>
    </w:p>
    <w:p w:rsidR="00A70A6F" w:rsidRPr="003F7ADE" w:rsidRDefault="007D08CF" w:rsidP="00A70A6F">
      <w:pPr>
        <w:pStyle w:val="ListParagraph"/>
        <w:numPr>
          <w:ilvl w:val="0"/>
          <w:numId w:val="13"/>
        </w:numPr>
        <w:rPr>
          <w:sz w:val="40"/>
          <w:szCs w:val="40"/>
        </w:rPr>
      </w:pPr>
      <w:r>
        <w:rPr>
          <w:b/>
          <w:sz w:val="40"/>
          <w:szCs w:val="40"/>
          <w:u w:val="single"/>
        </w:rPr>
        <w:t>Assignment 1 due 11/6</w:t>
      </w:r>
      <w:r w:rsidR="00CF0A88">
        <w:rPr>
          <w:b/>
          <w:sz w:val="40"/>
          <w:szCs w:val="40"/>
          <w:u w:val="single"/>
        </w:rPr>
        <w:t>/18</w:t>
      </w:r>
      <w:r w:rsidR="00A70A6F" w:rsidRPr="003F7ADE">
        <w:rPr>
          <w:sz w:val="40"/>
          <w:szCs w:val="40"/>
        </w:rPr>
        <w:t xml:space="preserve">:do chapters 10-13 all questions in the text </w:t>
      </w:r>
    </w:p>
    <w:p w:rsidR="00143294" w:rsidRPr="003F7ADE" w:rsidRDefault="00CF0A88" w:rsidP="00CF0A88">
      <w:pPr>
        <w:pStyle w:val="ListParagraph"/>
        <w:numPr>
          <w:ilvl w:val="0"/>
          <w:numId w:val="13"/>
        </w:numPr>
        <w:rPr>
          <w:sz w:val="40"/>
          <w:szCs w:val="40"/>
        </w:rPr>
      </w:pPr>
      <w:r>
        <w:rPr>
          <w:b/>
          <w:sz w:val="40"/>
          <w:szCs w:val="40"/>
          <w:u w:val="single"/>
        </w:rPr>
        <w:t xml:space="preserve"> Assignment 2 due 1</w:t>
      </w:r>
      <w:r w:rsidR="007D08CF">
        <w:rPr>
          <w:b/>
          <w:sz w:val="40"/>
          <w:szCs w:val="40"/>
          <w:u w:val="single"/>
        </w:rPr>
        <w:t>1/13</w:t>
      </w:r>
      <w:r>
        <w:rPr>
          <w:b/>
          <w:sz w:val="40"/>
          <w:szCs w:val="40"/>
          <w:u w:val="single"/>
        </w:rPr>
        <w:t>/18</w:t>
      </w:r>
      <w:r w:rsidR="00A70A6F" w:rsidRPr="003F7ADE">
        <w:rPr>
          <w:b/>
          <w:sz w:val="40"/>
          <w:szCs w:val="40"/>
          <w:u w:val="single"/>
        </w:rPr>
        <w:t xml:space="preserve"> </w:t>
      </w:r>
      <w:r w:rsidR="00A70A6F" w:rsidRPr="003F7ADE">
        <w:rPr>
          <w:sz w:val="40"/>
          <w:szCs w:val="40"/>
        </w:rPr>
        <w:t xml:space="preserve">do chapters 14-15 all questions in the text </w:t>
      </w:r>
    </w:p>
    <w:p w:rsidR="00A70A6F" w:rsidRPr="003F7ADE" w:rsidRDefault="007D08CF" w:rsidP="00CF0A88">
      <w:pPr>
        <w:pStyle w:val="ListParagraph"/>
        <w:numPr>
          <w:ilvl w:val="0"/>
          <w:numId w:val="13"/>
        </w:numPr>
        <w:rPr>
          <w:sz w:val="40"/>
          <w:szCs w:val="40"/>
        </w:rPr>
      </w:pPr>
      <w:r>
        <w:rPr>
          <w:b/>
          <w:sz w:val="40"/>
          <w:szCs w:val="40"/>
          <w:u w:val="single"/>
        </w:rPr>
        <w:t>Assignment 3 due 11/20</w:t>
      </w:r>
      <w:r w:rsidR="00CF0A88">
        <w:rPr>
          <w:b/>
          <w:sz w:val="40"/>
          <w:szCs w:val="40"/>
          <w:u w:val="single"/>
        </w:rPr>
        <w:t>/18</w:t>
      </w:r>
      <w:r w:rsidR="00A70A6F" w:rsidRPr="003F7ADE">
        <w:rPr>
          <w:b/>
          <w:sz w:val="40"/>
          <w:szCs w:val="40"/>
          <w:u w:val="single"/>
        </w:rPr>
        <w:t xml:space="preserve">: </w:t>
      </w:r>
      <w:r w:rsidR="00A70A6F" w:rsidRPr="003F7ADE">
        <w:rPr>
          <w:sz w:val="40"/>
          <w:szCs w:val="40"/>
        </w:rPr>
        <w:t xml:space="preserve"> </w:t>
      </w:r>
      <w:r w:rsidR="00143294" w:rsidRPr="003F7ADE">
        <w:rPr>
          <w:sz w:val="40"/>
          <w:szCs w:val="40"/>
        </w:rPr>
        <w:t>do chapters 16-21 all questions in the text review for midterm exam  and administer midter</w:t>
      </w:r>
      <w:r w:rsidR="00CF0A88">
        <w:rPr>
          <w:sz w:val="40"/>
          <w:szCs w:val="40"/>
        </w:rPr>
        <w:t xml:space="preserve">m exam covering 10-21 </w:t>
      </w:r>
    </w:p>
    <w:p w:rsidR="00143294" w:rsidRPr="003F7ADE" w:rsidRDefault="00CF0A88" w:rsidP="00CF0A88">
      <w:pPr>
        <w:pStyle w:val="ListParagraph"/>
        <w:numPr>
          <w:ilvl w:val="0"/>
          <w:numId w:val="13"/>
        </w:numPr>
        <w:rPr>
          <w:sz w:val="40"/>
          <w:szCs w:val="40"/>
        </w:rPr>
      </w:pPr>
      <w:r>
        <w:rPr>
          <w:b/>
          <w:sz w:val="40"/>
          <w:szCs w:val="40"/>
          <w:u w:val="single"/>
        </w:rPr>
        <w:t>Assignment 4 due 1</w:t>
      </w:r>
      <w:r w:rsidR="007D08CF">
        <w:rPr>
          <w:b/>
          <w:sz w:val="40"/>
          <w:szCs w:val="40"/>
          <w:u w:val="single"/>
        </w:rPr>
        <w:t>1/27</w:t>
      </w:r>
      <w:r>
        <w:rPr>
          <w:b/>
          <w:sz w:val="40"/>
          <w:szCs w:val="40"/>
          <w:u w:val="single"/>
        </w:rPr>
        <w:t>/18</w:t>
      </w:r>
      <w:r w:rsidR="00A70A6F" w:rsidRPr="003F7ADE">
        <w:rPr>
          <w:b/>
          <w:sz w:val="40"/>
          <w:szCs w:val="40"/>
          <w:u w:val="single"/>
        </w:rPr>
        <w:t xml:space="preserve">:  </w:t>
      </w:r>
      <w:r w:rsidR="00143294" w:rsidRPr="003F7ADE">
        <w:rPr>
          <w:sz w:val="40"/>
          <w:szCs w:val="40"/>
        </w:rPr>
        <w:t xml:space="preserve">do chapters 1 and 2 all questions in the text </w:t>
      </w:r>
    </w:p>
    <w:p w:rsidR="00A70A6F" w:rsidRPr="003F7ADE" w:rsidRDefault="00CF0A88" w:rsidP="00CF0A88">
      <w:pPr>
        <w:pStyle w:val="ListParagraph"/>
        <w:numPr>
          <w:ilvl w:val="0"/>
          <w:numId w:val="13"/>
        </w:numPr>
        <w:rPr>
          <w:sz w:val="40"/>
          <w:szCs w:val="40"/>
        </w:rPr>
      </w:pPr>
      <w:r>
        <w:rPr>
          <w:b/>
          <w:sz w:val="40"/>
          <w:szCs w:val="40"/>
          <w:u w:val="single"/>
        </w:rPr>
        <w:t xml:space="preserve">Assignment 5 due </w:t>
      </w:r>
      <w:r w:rsidR="007D08CF">
        <w:rPr>
          <w:b/>
          <w:sz w:val="40"/>
          <w:szCs w:val="40"/>
          <w:u w:val="single"/>
        </w:rPr>
        <w:t>1</w:t>
      </w:r>
      <w:r>
        <w:rPr>
          <w:b/>
          <w:sz w:val="40"/>
          <w:szCs w:val="40"/>
          <w:u w:val="single"/>
        </w:rPr>
        <w:t>2</w:t>
      </w:r>
      <w:r w:rsidR="007D08CF">
        <w:rPr>
          <w:b/>
          <w:sz w:val="40"/>
          <w:szCs w:val="40"/>
          <w:u w:val="single"/>
        </w:rPr>
        <w:t>/4</w:t>
      </w:r>
      <w:r>
        <w:rPr>
          <w:b/>
          <w:sz w:val="40"/>
          <w:szCs w:val="40"/>
          <w:u w:val="single"/>
        </w:rPr>
        <w:t>/18</w:t>
      </w:r>
      <w:r w:rsidR="00143294" w:rsidRPr="003F7ADE">
        <w:rPr>
          <w:b/>
          <w:sz w:val="40"/>
          <w:szCs w:val="40"/>
          <w:u w:val="single"/>
        </w:rPr>
        <w:t xml:space="preserve"> </w:t>
      </w:r>
      <w:r w:rsidR="00143294" w:rsidRPr="003F7ADE">
        <w:rPr>
          <w:sz w:val="40"/>
          <w:szCs w:val="40"/>
        </w:rPr>
        <w:t>do chapters 3 and 4 all questions in the text</w:t>
      </w:r>
    </w:p>
    <w:p w:rsidR="00A70A6F" w:rsidRPr="003F7ADE" w:rsidRDefault="00CF0A88" w:rsidP="00A70A6F">
      <w:pPr>
        <w:pStyle w:val="ListParagraph"/>
        <w:numPr>
          <w:ilvl w:val="0"/>
          <w:numId w:val="13"/>
        </w:numPr>
        <w:rPr>
          <w:sz w:val="40"/>
          <w:szCs w:val="40"/>
        </w:rPr>
      </w:pPr>
      <w:r>
        <w:rPr>
          <w:b/>
          <w:sz w:val="40"/>
          <w:szCs w:val="40"/>
          <w:u w:val="single"/>
        </w:rPr>
        <w:t xml:space="preserve">Assignment 6 due </w:t>
      </w:r>
      <w:r w:rsidR="007D08CF">
        <w:rPr>
          <w:b/>
          <w:sz w:val="40"/>
          <w:szCs w:val="40"/>
          <w:u w:val="single"/>
        </w:rPr>
        <w:t>1</w:t>
      </w:r>
      <w:r>
        <w:rPr>
          <w:b/>
          <w:sz w:val="40"/>
          <w:szCs w:val="40"/>
          <w:u w:val="single"/>
        </w:rPr>
        <w:t>2</w:t>
      </w:r>
      <w:r w:rsidR="007D08CF">
        <w:rPr>
          <w:b/>
          <w:sz w:val="40"/>
          <w:szCs w:val="40"/>
          <w:u w:val="single"/>
        </w:rPr>
        <w:t>/11</w:t>
      </w:r>
      <w:r>
        <w:rPr>
          <w:b/>
          <w:sz w:val="40"/>
          <w:szCs w:val="40"/>
          <w:u w:val="single"/>
        </w:rPr>
        <w:t>/18</w:t>
      </w:r>
      <w:r w:rsidR="00A70A6F" w:rsidRPr="003F7ADE">
        <w:rPr>
          <w:b/>
          <w:sz w:val="40"/>
          <w:szCs w:val="40"/>
          <w:u w:val="single"/>
        </w:rPr>
        <w:t xml:space="preserve">: </w:t>
      </w:r>
      <w:r w:rsidR="00143294" w:rsidRPr="003F7ADE">
        <w:rPr>
          <w:sz w:val="40"/>
          <w:szCs w:val="40"/>
        </w:rPr>
        <w:t>do chapters 5abc and 6 ab all questions in the text</w:t>
      </w:r>
    </w:p>
    <w:p w:rsidR="00A70A6F" w:rsidRPr="003F7ADE" w:rsidRDefault="007D08CF" w:rsidP="00A70A6F">
      <w:pPr>
        <w:pStyle w:val="ListParagraph"/>
        <w:numPr>
          <w:ilvl w:val="0"/>
          <w:numId w:val="13"/>
        </w:numPr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Final Exam on 12/20</w:t>
      </w:r>
      <w:bookmarkStart w:id="0" w:name="_GoBack"/>
      <w:bookmarkEnd w:id="0"/>
      <w:r w:rsidR="00CF0A88">
        <w:rPr>
          <w:b/>
          <w:sz w:val="40"/>
          <w:szCs w:val="40"/>
          <w:u w:val="single"/>
        </w:rPr>
        <w:t>/18</w:t>
      </w:r>
      <w:r w:rsidR="00A70A6F" w:rsidRPr="003F7ADE">
        <w:rPr>
          <w:b/>
          <w:sz w:val="40"/>
          <w:szCs w:val="40"/>
          <w:u w:val="single"/>
        </w:rPr>
        <w:t>:</w:t>
      </w:r>
    </w:p>
    <w:p w:rsidR="009D5420" w:rsidRPr="00A545CF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70BDE" w:rsidRDefault="00770BDE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70BDE" w:rsidRDefault="00770BDE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70BDE" w:rsidRDefault="00770BDE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70BDE" w:rsidRDefault="00770BDE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70BDE" w:rsidRDefault="00770BDE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70BDE" w:rsidRDefault="00770BDE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70BDE" w:rsidRDefault="00770BDE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Pr="00A545CF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6B0E7B" w:rsidRDefault="006B0E7B" w:rsidP="006B0E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7919" w:rsidRPr="00A545CF" w:rsidRDefault="004E7919">
      <w:pPr>
        <w:rPr>
          <w:rFonts w:ascii="Times New Roman" w:hAnsi="Times New Roman" w:cs="Times New Roman"/>
          <w:sz w:val="28"/>
          <w:szCs w:val="28"/>
        </w:rPr>
      </w:pPr>
    </w:p>
    <w:sectPr w:rsidR="004E7919" w:rsidRPr="00A545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66267"/>
    <w:multiLevelType w:val="hybridMultilevel"/>
    <w:tmpl w:val="31A0240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D950CEE"/>
    <w:multiLevelType w:val="hybridMultilevel"/>
    <w:tmpl w:val="7CDC6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3451E"/>
    <w:multiLevelType w:val="hybridMultilevel"/>
    <w:tmpl w:val="9224E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02EE9"/>
    <w:multiLevelType w:val="hybridMultilevel"/>
    <w:tmpl w:val="10D07E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125E4D"/>
    <w:multiLevelType w:val="hybridMultilevel"/>
    <w:tmpl w:val="EAD20A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725DE7"/>
    <w:multiLevelType w:val="hybridMultilevel"/>
    <w:tmpl w:val="73FE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4304E8"/>
    <w:multiLevelType w:val="hybridMultilevel"/>
    <w:tmpl w:val="85441E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AB340D"/>
    <w:multiLevelType w:val="hybridMultilevel"/>
    <w:tmpl w:val="03925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10"/>
  </w:num>
  <w:num w:numId="7">
    <w:abstractNumId w:val="2"/>
  </w:num>
  <w:num w:numId="8">
    <w:abstractNumId w:val="0"/>
  </w:num>
  <w:num w:numId="9">
    <w:abstractNumId w:val="1"/>
  </w:num>
  <w:num w:numId="10">
    <w:abstractNumId w:val="7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041F80"/>
    <w:rsid w:val="001114D4"/>
    <w:rsid w:val="00143294"/>
    <w:rsid w:val="00200435"/>
    <w:rsid w:val="0024665D"/>
    <w:rsid w:val="003776D7"/>
    <w:rsid w:val="003F7ADE"/>
    <w:rsid w:val="0049221A"/>
    <w:rsid w:val="004E7919"/>
    <w:rsid w:val="004F1D7B"/>
    <w:rsid w:val="005C3B34"/>
    <w:rsid w:val="00651037"/>
    <w:rsid w:val="00690B70"/>
    <w:rsid w:val="006B0E7B"/>
    <w:rsid w:val="00770BDE"/>
    <w:rsid w:val="007D08CF"/>
    <w:rsid w:val="00811199"/>
    <w:rsid w:val="008E2D06"/>
    <w:rsid w:val="009B70AA"/>
    <w:rsid w:val="009D5420"/>
    <w:rsid w:val="009F1E6C"/>
    <w:rsid w:val="009F29DF"/>
    <w:rsid w:val="00A14514"/>
    <w:rsid w:val="00A51D62"/>
    <w:rsid w:val="00A52273"/>
    <w:rsid w:val="00A545CF"/>
    <w:rsid w:val="00A70A6F"/>
    <w:rsid w:val="00A823DA"/>
    <w:rsid w:val="00B0535F"/>
    <w:rsid w:val="00BE7F98"/>
    <w:rsid w:val="00CF0A88"/>
    <w:rsid w:val="00D9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E4885C-4649-47EC-BB56-A48115818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690B70"/>
    <w:rPr>
      <w:i/>
      <w:iCs/>
    </w:rPr>
  </w:style>
  <w:style w:type="paragraph" w:styleId="ListParagraph">
    <w:name w:val="List Paragraph"/>
    <w:basedOn w:val="Normal"/>
    <w:uiPriority w:val="34"/>
    <w:qFormat/>
    <w:rsid w:val="00A51D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4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51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E2D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collins@bealcollege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B14955D9</Template>
  <TotalTime>0</TotalTime>
  <Pages>5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Corey L. Leighton</dc:creator>
  <cp:lastModifiedBy>Jesse Crosby</cp:lastModifiedBy>
  <cp:revision>2</cp:revision>
  <cp:lastPrinted>2018-10-15T10:38:00Z</cp:lastPrinted>
  <dcterms:created xsi:type="dcterms:W3CDTF">2018-10-15T10:38:00Z</dcterms:created>
  <dcterms:modified xsi:type="dcterms:W3CDTF">2018-10-15T10:38:00Z</dcterms:modified>
</cp:coreProperties>
</file>